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620CB" w:rsidRPr="006620CB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6620C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Εργ</w:t>
            </w:r>
            <w:proofErr w:type="spellEnd"/>
            <w:r w:rsidRPr="006620C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αστηριακό 3D SHAKER</w:t>
            </w:r>
          </w:p>
        </w:tc>
      </w:tr>
      <w:tr w:rsidR="006620CB" w:rsidRPr="006620CB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620CB" w:rsidRPr="006620CB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620CB" w:rsidRPr="006620CB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0C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διαθέτει  κίνηση πλατφόρμας 3</w:t>
            </w: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D</w:t>
            </w: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Το εύρος ταχύτητας ανάδευσης να είναι από 10 έως 70 </w:t>
            </w: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rpm</w:t>
            </w: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ή ευρύτερο.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διαθέτει ψηφιακή οθόνη ένδειξης των στροφών και του χρόνου.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διαθέτει χρονοδιακόπτη με εύρος 1 – 1199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min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τουλάχιστον.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διαθέτει έξοδο RS232 για απομακρυσμένο έλεγχο της συσκευής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Η πλατφόρμα ανάδευσης να είναι άνω των 300 x 300mm.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Επίπεδο προστασίας: IP21 ή καλύτερο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παραδοθεί με δύο πλατφόρμας ανάδευσης: μία με ράβδους συγκράτησης και μία με διάτρητες οπές για τοποθέτηση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clip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παραδοθούν από τρία τουλάχιστον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clip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για συγκράτηση  25ml κωνικών φιαλών, 50ml κωνικών φιαλών και 100ml κωνικών φιαλών (σύνολο 9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clip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παραδοθεί με κατάλληλη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αντικραδασμική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βάση. Ο προμηθευτής να τεκμηριώσει την καταλληλόλητα  της προσφερόμενης από αυτόν βάσης για την απορρόφηση τυχόν  κραδασμών. Επιπλέον η βάση   θα πρέπει να έχει  υποστεί ειδική κατεργασία με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φωτοκαταλυτικό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υλικό, ώστε  να εξασφαλίζεται ο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αυτοκαθαρισμός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της, αλλά και η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αντιμικροβιακή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δράση της.  Ο προμηθευτής οφείλει να περιγράψει υποχρεωτικά  με σαφήνεια τη διεργασία </w:t>
            </w:r>
            <w:proofErr w:type="spellStart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φωτοκατάλυσης</w:t>
            </w:r>
            <w:proofErr w:type="spellEnd"/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, το χρησιμοποιούμενο υλικό αυτής, καθώς και να προσκομίσει σχετική έγκριτη και επιστημονική τεκμηρίωση.</w:t>
            </w:r>
          </w:p>
        </w:tc>
        <w:tc>
          <w:tcPr>
            <w:tcW w:w="1080" w:type="dxa"/>
            <w:shd w:val="clear" w:color="auto" w:fill="auto"/>
          </w:tcPr>
          <w:p w:rsidR="006620CB" w:rsidRPr="006620CB" w:rsidRDefault="006620CB" w:rsidP="006620C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620CB" w:rsidRPr="006620CB" w:rsidRDefault="006620CB" w:rsidP="006620C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0CB" w:rsidRPr="006620CB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sz w:val="18"/>
                <w:szCs w:val="18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620CB" w:rsidRPr="006620CB" w:rsidRDefault="006620CB" w:rsidP="006620C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620C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20C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620CB" w:rsidRPr="006620CB" w:rsidRDefault="006620CB" w:rsidP="006620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0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6620CB" w:rsidRDefault="00B43CAA" w:rsidP="006620CB">
      <w:bookmarkStart w:id="0" w:name="_GoBack"/>
      <w:bookmarkEnd w:id="0"/>
    </w:p>
    <w:sectPr w:rsidR="00B43CAA" w:rsidRPr="006620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620CB"/>
    <w:rsid w:val="007D2A3E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2025-12-01T09:44:00Z</dcterms:created>
  <dcterms:modified xsi:type="dcterms:W3CDTF">2025-12-01T09:44:00Z</dcterms:modified>
</cp:coreProperties>
</file>